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4EA6" w14:textId="77777777" w:rsidR="00007514" w:rsidRDefault="00007514" w:rsidP="0000751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Style w:val="Hyperlink"/>
          <w:rFonts w:ascii="Times New Roman" w:eastAsia="Calibri" w:hAnsi="Times New Roman" w:cs="Times New Roman"/>
          <w:color w:val="auto"/>
        </w:rPr>
        <w:t>John MARTYNSON</w:t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        </w:t>
      </w:r>
      <w:r>
        <w:rPr>
          <w:rFonts w:ascii="Times New Roman" w:eastAsia="Calibri" w:hAnsi="Times New Roman" w:cs="Times New Roman"/>
        </w:rPr>
        <w:t>(fl.1484)</w:t>
      </w:r>
    </w:p>
    <w:p w14:paraId="5B43FC23" w14:textId="77777777" w:rsidR="00007514" w:rsidRDefault="00007514" w:rsidP="0000751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5A2CAFA4" w14:textId="77777777" w:rsidR="00007514" w:rsidRDefault="00007514" w:rsidP="0000751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7F5B1A1D" w14:textId="77777777" w:rsidR="00007514" w:rsidRDefault="00007514" w:rsidP="0000751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He and John Chapman.(q.v.) made a plaint of trespass against William</w:t>
      </w:r>
    </w:p>
    <w:p w14:paraId="6505CE2F" w14:textId="77777777" w:rsidR="00007514" w:rsidRDefault="00007514" w:rsidP="0000751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Knobyll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Whaplode</w:t>
      </w:r>
      <w:proofErr w:type="spellEnd"/>
      <w:r>
        <w:rPr>
          <w:rFonts w:ascii="Times New Roman" w:eastAsia="Calibri" w:hAnsi="Times New Roman" w:cs="Times New Roman"/>
        </w:rPr>
        <w:t>, Lincolnshire.</w:t>
      </w:r>
    </w:p>
    <w:p w14:paraId="2AC3C076" w14:textId="77777777" w:rsidR="00007514" w:rsidRDefault="00007514" w:rsidP="0000751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(http://aalt.law.uh.edu/Indices/CP40Indices/CP40no883Pl.htm )</w:t>
      </w:r>
    </w:p>
    <w:p w14:paraId="32BB2B1C" w14:textId="77777777" w:rsidR="00007514" w:rsidRDefault="00007514" w:rsidP="0000751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5171AC82" w14:textId="77777777" w:rsidR="00007514" w:rsidRDefault="00007514" w:rsidP="0000751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10F3E12E" w14:textId="77777777" w:rsidR="00007514" w:rsidRDefault="00007514" w:rsidP="0000751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5 June 2017</w:t>
      </w:r>
    </w:p>
    <w:p w14:paraId="70A66A77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E842A" w14:textId="77777777" w:rsidR="00DE5AB4" w:rsidRDefault="00DE5AB4" w:rsidP="00086E2C">
      <w:r>
        <w:separator/>
      </w:r>
    </w:p>
  </w:endnote>
  <w:endnote w:type="continuationSeparator" w:id="0">
    <w:p w14:paraId="48B9922B" w14:textId="77777777" w:rsidR="00DE5AB4" w:rsidRDefault="00DE5AB4" w:rsidP="0008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4F3F9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24FC9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2E7DC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0689E" w14:textId="77777777" w:rsidR="00DE5AB4" w:rsidRDefault="00DE5AB4" w:rsidP="00086E2C">
      <w:r>
        <w:separator/>
      </w:r>
    </w:p>
  </w:footnote>
  <w:footnote w:type="continuationSeparator" w:id="0">
    <w:p w14:paraId="5A8D88D0" w14:textId="77777777" w:rsidR="00DE5AB4" w:rsidRDefault="00DE5AB4" w:rsidP="0008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AB80E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49095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79F14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514"/>
    <w:rsid w:val="00007514"/>
    <w:rsid w:val="00086E2C"/>
    <w:rsid w:val="000A2E7A"/>
    <w:rsid w:val="002244B7"/>
    <w:rsid w:val="00314D94"/>
    <w:rsid w:val="005435B9"/>
    <w:rsid w:val="00617568"/>
    <w:rsid w:val="006E68FA"/>
    <w:rsid w:val="008E56AD"/>
    <w:rsid w:val="00AF65CA"/>
    <w:rsid w:val="00C67B0B"/>
    <w:rsid w:val="00DE5AB4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C41AD"/>
  <w15:chartTrackingRefBased/>
  <w15:docId w15:val="{5501C453-3297-4F59-AE49-59B93D523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514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AF65CA"/>
    <w:pPr>
      <w:spacing w:after="0" w:line="240" w:lineRule="auto"/>
    </w:pPr>
    <w:rPr>
      <w:rFonts w:ascii="Times New Roman" w:hAnsi="Times New Roman"/>
    </w:rPr>
  </w:style>
  <w:style w:type="character" w:styleId="Hyperlink">
    <w:name w:val="Hyperlink"/>
    <w:basedOn w:val="DefaultParagraphFont"/>
    <w:unhideWhenUsed/>
    <w:rsid w:val="000075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2026-06-01T10:51:00Z</dcterms:created>
  <dcterms:modified xsi:type="dcterms:W3CDTF">2026-06-01T10:51:00Z</dcterms:modified>
</cp:coreProperties>
</file>